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B90E" w14:textId="77777777" w:rsidR="00150BD1" w:rsidRPr="002A3922" w:rsidRDefault="003C2698" w:rsidP="00F40E54">
      <w:pPr>
        <w:spacing w:line="320" w:lineRule="atLeast"/>
        <w:rPr>
          <w:rFonts w:asciiTheme="minorEastAsia" w:eastAsiaTheme="minorEastAsia" w:hAnsiTheme="minorEastAsia"/>
          <w:spacing w:val="16"/>
          <w:sz w:val="24"/>
        </w:rPr>
      </w:pPr>
      <w:r w:rsidRPr="002A3922">
        <w:rPr>
          <w:rFonts w:asciiTheme="minorEastAsia" w:eastAsiaTheme="minorEastAsia" w:hAnsiTheme="minorEastAsia" w:hint="eastAsia"/>
          <w:spacing w:val="16"/>
          <w:sz w:val="24"/>
        </w:rPr>
        <w:t>様式第６</w:t>
      </w:r>
      <w:r w:rsidR="009B6D4C" w:rsidRPr="002A3922">
        <w:rPr>
          <w:rFonts w:asciiTheme="minorEastAsia" w:eastAsiaTheme="minorEastAsia" w:hAnsiTheme="minorEastAsia" w:hint="eastAsia"/>
          <w:spacing w:val="16"/>
          <w:sz w:val="24"/>
        </w:rPr>
        <w:t>号</w:t>
      </w:r>
    </w:p>
    <w:p w14:paraId="38E32D78" w14:textId="77777777" w:rsidR="00150BD1" w:rsidRPr="002A3922" w:rsidRDefault="00150BD1" w:rsidP="001E38C3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8"/>
          <w:szCs w:val="28"/>
        </w:rPr>
        <w:t>入札</w:t>
      </w:r>
      <w:r w:rsidR="001E38C3" w:rsidRPr="002A3922">
        <w:rPr>
          <w:rFonts w:asciiTheme="minorEastAsia" w:eastAsiaTheme="minorEastAsia" w:hAnsiTheme="minorEastAsia" w:hint="eastAsia"/>
          <w:spacing w:val="16"/>
          <w:sz w:val="28"/>
          <w:szCs w:val="28"/>
        </w:rPr>
        <w:t>（契約）</w:t>
      </w:r>
      <w:r w:rsidRPr="002A3922">
        <w:rPr>
          <w:rFonts w:asciiTheme="minorEastAsia" w:eastAsiaTheme="minorEastAsia" w:hAnsiTheme="minorEastAsia" w:hint="eastAsia"/>
          <w:spacing w:val="16"/>
          <w:sz w:val="28"/>
          <w:szCs w:val="28"/>
        </w:rPr>
        <w:t>保証金</w:t>
      </w:r>
      <w:r w:rsidR="001E38C3" w:rsidRPr="002A3922">
        <w:rPr>
          <w:rFonts w:asciiTheme="minorEastAsia" w:eastAsiaTheme="minorEastAsia" w:hAnsiTheme="minorEastAsia" w:hint="eastAsia"/>
          <w:spacing w:val="16"/>
          <w:sz w:val="28"/>
          <w:szCs w:val="28"/>
        </w:rPr>
        <w:t>還付請求書</w:t>
      </w:r>
    </w:p>
    <w:p w14:paraId="7E543732" w14:textId="77777777" w:rsidR="00150BD1" w:rsidRPr="002A3922" w:rsidRDefault="00150BD1" w:rsidP="00150BD1">
      <w:pPr>
        <w:spacing w:line="320" w:lineRule="atLeast"/>
        <w:jc w:val="righ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令和　　年　　月　　日</w:t>
      </w:r>
    </w:p>
    <w:p w14:paraId="7FD67ADD" w14:textId="77777777" w:rsidR="00520537" w:rsidRPr="002A3922" w:rsidRDefault="00520537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（あて先）</w:t>
      </w:r>
    </w:p>
    <w:p w14:paraId="62345A4F" w14:textId="77777777" w:rsidR="003B6F0B" w:rsidRPr="002A3922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地方独立行政法人埼玉県立病院機構</w:t>
      </w:r>
    </w:p>
    <w:p w14:paraId="0D796371" w14:textId="77777777" w:rsidR="00150BD1" w:rsidRPr="002A3922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="00150BD1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埼玉県立</w:t>
      </w:r>
      <w:r w:rsidR="00397D28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小児</w:t>
      </w:r>
      <w:r w:rsidR="00150BD1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医療センター病院長</w:t>
      </w:r>
    </w:p>
    <w:p w14:paraId="04E89842" w14:textId="77777777" w:rsidR="00150BD1" w:rsidRPr="002A3922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6A25C3E9" w14:textId="77777777" w:rsidR="00397D28" w:rsidRPr="002A3922" w:rsidRDefault="00397D28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45D9BABB" w14:textId="77777777" w:rsidR="00150BD1" w:rsidRPr="002A3922" w:rsidRDefault="00150BD1" w:rsidP="00520537">
      <w:pPr>
        <w:spacing w:line="320" w:lineRule="atLeast"/>
        <w:ind w:leftChars="1575" w:left="3401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2A3922">
        <w:rPr>
          <w:rFonts w:asciiTheme="minorEastAsia" w:eastAsiaTheme="minorEastAsia" w:hAnsiTheme="minorEastAsia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4CDD5FCA" w14:textId="77777777" w:rsidR="00150BD1" w:rsidRPr="002A3922" w:rsidRDefault="009B6D4C" w:rsidP="00520537">
      <w:pPr>
        <w:spacing w:line="320" w:lineRule="atLeast"/>
        <w:ind w:leftChars="1575" w:left="3401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2A3922">
        <w:rPr>
          <w:rFonts w:asciiTheme="minorEastAsia" w:eastAsiaTheme="minorEastAsia" w:hAnsiTheme="minorEastAsia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63B0A9A3" w14:textId="77777777" w:rsidR="00150BD1" w:rsidRPr="002A3922" w:rsidRDefault="00150BD1" w:rsidP="00520537">
      <w:pPr>
        <w:spacing w:line="320" w:lineRule="atLeast"/>
        <w:ind w:leftChars="1575" w:left="3401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代表者</w:t>
      </w:r>
      <w:r w:rsidR="00397D28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職氏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名　</w:t>
      </w:r>
      <w:r w:rsidR="00520537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</w:t>
      </w:r>
      <w:r w:rsidR="00397D28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　　　　</w:t>
      </w:r>
      <w:r w:rsidR="00397D28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　　㊞</w:t>
      </w:r>
    </w:p>
    <w:p w14:paraId="0B68C994" w14:textId="77777777" w:rsidR="00150BD1" w:rsidRPr="002A3922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4E09F3CE" w14:textId="77777777" w:rsidR="00150BD1" w:rsidRPr="002A3922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6EDAF2C9" w14:textId="77777777" w:rsidR="00150BD1" w:rsidRPr="002A3922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0A0F7C3" w14:textId="77777777" w:rsidR="00150BD1" w:rsidRPr="002A3922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1A4DDFAA" w14:textId="77777777" w:rsidR="00150BD1" w:rsidRPr="002A3922" w:rsidRDefault="00150BD1" w:rsidP="00150BD1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記</w:t>
      </w:r>
    </w:p>
    <w:p w14:paraId="388A3ED8" w14:textId="4A6A28C0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１　調達案件名称</w:t>
      </w:r>
    </w:p>
    <w:p w14:paraId="2A99C640" w14:textId="465FFF1D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</w:t>
      </w:r>
      <w:r w:rsidR="00390A94">
        <w:rPr>
          <w:rFonts w:asciiTheme="minorEastAsia" w:eastAsiaTheme="minorEastAsia" w:hAnsiTheme="minorEastAsia"/>
          <w:spacing w:val="16"/>
          <w:sz w:val="21"/>
          <w:szCs w:val="21"/>
        </w:rPr>
        <w:fldChar w:fldCharType="begin"/>
      </w:r>
      <w:r w:rsidR="00390A94">
        <w:rPr>
          <w:rFonts w:asciiTheme="minorEastAsia" w:eastAsiaTheme="minorEastAsia" w:hAnsiTheme="minorEastAsia"/>
          <w:spacing w:val="16"/>
          <w:sz w:val="21"/>
          <w:szCs w:val="21"/>
        </w:rPr>
        <w:instrText xml:space="preserve"> </w:instrText>
      </w:r>
      <w:r w:rsidR="00390A94">
        <w:rPr>
          <w:rFonts w:asciiTheme="minorEastAsia" w:eastAsiaTheme="minorEastAsia" w:hAnsiTheme="minorEastAsia" w:hint="eastAsia"/>
          <w:spacing w:val="16"/>
          <w:sz w:val="21"/>
          <w:szCs w:val="21"/>
        </w:rPr>
        <w:instrText>MERGEFIELD 案件名</w:instrText>
      </w:r>
      <w:r w:rsidR="00390A94">
        <w:rPr>
          <w:rFonts w:asciiTheme="minorEastAsia" w:eastAsiaTheme="minorEastAsia" w:hAnsiTheme="minorEastAsia"/>
          <w:spacing w:val="16"/>
          <w:sz w:val="21"/>
          <w:szCs w:val="21"/>
        </w:rPr>
        <w:instrText xml:space="preserve"> </w:instrText>
      </w:r>
      <w:r w:rsidR="00390A94">
        <w:rPr>
          <w:rFonts w:asciiTheme="minorEastAsia" w:eastAsiaTheme="minorEastAsia" w:hAnsiTheme="minorEastAsia"/>
          <w:spacing w:val="16"/>
          <w:sz w:val="21"/>
          <w:szCs w:val="21"/>
        </w:rPr>
        <w:fldChar w:fldCharType="separate"/>
      </w:r>
      <w:r w:rsidR="00390A94" w:rsidRPr="001B130D">
        <w:rPr>
          <w:rFonts w:asciiTheme="minorEastAsia" w:eastAsiaTheme="minorEastAsia" w:hAnsiTheme="minorEastAsia"/>
          <w:noProof/>
          <w:spacing w:val="16"/>
          <w:sz w:val="21"/>
          <w:szCs w:val="21"/>
        </w:rPr>
        <w:t>令和８年度検査試薬の単価契約</w:t>
      </w:r>
      <w:r w:rsidR="00390A94">
        <w:rPr>
          <w:rFonts w:asciiTheme="minorEastAsia" w:eastAsiaTheme="minorEastAsia" w:hAnsiTheme="minorEastAsia"/>
          <w:spacing w:val="16"/>
          <w:sz w:val="21"/>
          <w:szCs w:val="21"/>
        </w:rPr>
        <w:fldChar w:fldCharType="end"/>
      </w:r>
    </w:p>
    <w:p w14:paraId="685760A9" w14:textId="77777777" w:rsidR="00150BD1" w:rsidRPr="0029138B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7B24244F" w14:textId="77777777" w:rsidR="00397D28" w:rsidRPr="002A3922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２　公告年月日</w:t>
      </w:r>
    </w:p>
    <w:p w14:paraId="3491E0A3" w14:textId="0FCB7A7F" w:rsidR="00150BD1" w:rsidRPr="002A3922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</w:t>
      </w:r>
      <w:r w:rsidR="00390A94">
        <w:rPr>
          <w:rFonts w:asciiTheme="minorEastAsia" w:eastAsiaTheme="minorEastAsia" w:hAnsiTheme="minorEastAsia"/>
          <w:spacing w:val="16"/>
          <w:szCs w:val="22"/>
        </w:rPr>
        <w:fldChar w:fldCharType="begin"/>
      </w:r>
      <w:r w:rsidR="00390A94">
        <w:rPr>
          <w:rFonts w:asciiTheme="minorEastAsia" w:eastAsiaTheme="minorEastAsia" w:hAnsiTheme="minorEastAsia"/>
          <w:spacing w:val="16"/>
          <w:szCs w:val="22"/>
        </w:rPr>
        <w:instrText xml:space="preserve"> </w:instrText>
      </w:r>
      <w:r w:rsidR="00390A94">
        <w:rPr>
          <w:rFonts w:asciiTheme="minorEastAsia" w:eastAsiaTheme="minorEastAsia" w:hAnsiTheme="minorEastAsia" w:hint="eastAsia"/>
          <w:spacing w:val="16"/>
          <w:szCs w:val="22"/>
        </w:rPr>
        <w:instrText>MERGEFIELD 入札公告</w:instrText>
      </w:r>
      <w:r w:rsidR="00390A94">
        <w:rPr>
          <w:rFonts w:asciiTheme="minorEastAsia" w:eastAsiaTheme="minorEastAsia" w:hAnsiTheme="minorEastAsia"/>
          <w:spacing w:val="16"/>
          <w:szCs w:val="22"/>
        </w:rPr>
        <w:instrText xml:space="preserve"> </w:instrText>
      </w:r>
      <w:r w:rsidR="00390A94">
        <w:rPr>
          <w:rFonts w:asciiTheme="minorEastAsia" w:eastAsiaTheme="minorEastAsia" w:hAnsiTheme="minorEastAsia"/>
          <w:spacing w:val="16"/>
          <w:szCs w:val="22"/>
        </w:rPr>
        <w:fldChar w:fldCharType="separate"/>
      </w:r>
      <w:r w:rsidR="00390A94" w:rsidRPr="001B130D">
        <w:rPr>
          <w:rFonts w:asciiTheme="minorEastAsia" w:eastAsiaTheme="minorEastAsia" w:hAnsiTheme="minorEastAsia"/>
          <w:noProof/>
          <w:spacing w:val="16"/>
          <w:szCs w:val="22"/>
        </w:rPr>
        <w:t>令和８年３月５日（木）</w:t>
      </w:r>
      <w:r w:rsidR="00390A94">
        <w:rPr>
          <w:rFonts w:asciiTheme="minorEastAsia" w:eastAsiaTheme="minorEastAsia" w:hAnsiTheme="minorEastAsia"/>
          <w:spacing w:val="16"/>
          <w:szCs w:val="22"/>
        </w:rPr>
        <w:fldChar w:fldCharType="end"/>
      </w:r>
    </w:p>
    <w:p w14:paraId="5B63A375" w14:textId="77777777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18829BF8" w14:textId="77777777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３　</w:t>
      </w:r>
      <w:r w:rsidR="007F33C5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請求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金額</w:t>
      </w:r>
    </w:p>
    <w:p w14:paraId="65A6321D" w14:textId="77777777" w:rsidR="007F33C5" w:rsidRPr="002A3922" w:rsidRDefault="007F33C5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33DD6524" w14:textId="77777777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  <w:u w:val="single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4F7DF16A" w14:textId="77777777" w:rsidR="00520537" w:rsidRPr="002A3922" w:rsidRDefault="00520537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（参考として、</w:t>
      </w:r>
      <w:r w:rsidR="00FE3677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払込</w:t>
      </w:r>
      <w:r w:rsidRPr="002A3922">
        <w:rPr>
          <w:rFonts w:asciiTheme="minorEastAsia" w:eastAsiaTheme="minorEastAsia" w:hAnsiTheme="minorEastAsia" w:cs="ＭＳ ゴシック" w:hint="eastAsia"/>
          <w:color w:val="000000" w:themeColor="text1"/>
          <w:szCs w:val="22"/>
        </w:rPr>
        <w:t>書兼領収書の写しを添付します。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）</w:t>
      </w:r>
    </w:p>
    <w:p w14:paraId="2DA35975" w14:textId="77777777" w:rsidR="00150BD1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</w:p>
    <w:p w14:paraId="6EABB132" w14:textId="77777777" w:rsidR="00150BD1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2A3922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:rsidRPr="002A3922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20537" w:rsidRPr="002A3922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2A3922" w:rsidRDefault="00520537" w:rsidP="00D20A7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2A3922" w:rsidRDefault="00520537" w:rsidP="007F33C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2A3922" w:rsidRDefault="00520537" w:rsidP="00D20A7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2A3922" w:rsidRDefault="00520537" w:rsidP="007F33C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2A3922" w:rsidRDefault="007F33C5" w:rsidP="00150BD1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2A3922">
              <w:rPr>
                <w:rFonts w:asciiTheme="minorEastAsia" w:eastAsiaTheme="minorEastAsia" w:hAnsiTheme="minorEastAsia" w:hint="eastAsia"/>
                <w:sz w:val="16"/>
                <w:szCs w:val="16"/>
              </w:rPr>
              <w:t>※いずれかに〇を付す。</w:t>
            </w:r>
          </w:p>
        </w:tc>
      </w:tr>
      <w:tr w:rsidR="00520537" w:rsidRPr="002A3922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14:paraId="36BEC351" w14:textId="77777777" w:rsidR="00520537" w:rsidRPr="002A3922" w:rsidRDefault="00520537" w:rsidP="00150BD1">
      <w:pPr>
        <w:rPr>
          <w:rFonts w:asciiTheme="minorEastAsia" w:eastAsiaTheme="minorEastAsia" w:hAnsiTheme="minorEastAsia"/>
          <w:sz w:val="21"/>
          <w:szCs w:val="21"/>
        </w:rPr>
      </w:pPr>
    </w:p>
    <w:p w14:paraId="4F57C428" w14:textId="77777777" w:rsidR="007F33C5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z w:val="21"/>
          <w:szCs w:val="21"/>
        </w:rPr>
        <w:t>【連絡先】　（担当者所属）</w:t>
      </w:r>
    </w:p>
    <w:p w14:paraId="750D022D" w14:textId="77777777" w:rsidR="00150BD1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z w:val="21"/>
          <w:szCs w:val="21"/>
        </w:rPr>
        <w:t xml:space="preserve">　　　　　　（担当者氏名）</w:t>
      </w:r>
    </w:p>
    <w:p w14:paraId="0F197BC6" w14:textId="77777777" w:rsidR="007F33C5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z w:val="21"/>
          <w:szCs w:val="21"/>
        </w:rPr>
        <w:t xml:space="preserve">　　　　　　</w:t>
      </w:r>
      <w:r w:rsidR="007F33C5" w:rsidRPr="002A3922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Pr="002A3922">
        <w:rPr>
          <w:rFonts w:asciiTheme="minorEastAsia" w:eastAsiaTheme="minorEastAsia" w:hAnsiTheme="minorEastAsia" w:hint="eastAsia"/>
          <w:sz w:val="21"/>
          <w:szCs w:val="21"/>
        </w:rPr>
        <w:t>（電話番号）</w:t>
      </w:r>
    </w:p>
    <w:p w14:paraId="5FAE257B" w14:textId="77777777" w:rsidR="00150BD1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z w:val="21"/>
          <w:szCs w:val="21"/>
        </w:rPr>
        <w:t xml:space="preserve">　　　　　　（ＦＡＸ番号）</w:t>
      </w:r>
    </w:p>
    <w:sectPr w:rsidR="00150BD1" w:rsidRPr="002A3922" w:rsidSect="00A4512D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FF5B" w14:textId="77777777" w:rsidR="00CC0444" w:rsidRPr="00C659F4" w:rsidRDefault="00232C28">
    <w:pPr>
      <w:pStyle w:val="a4"/>
      <w:jc w:val="center"/>
      <w:rPr>
        <w:sz w:val="21"/>
        <w:szCs w:val="21"/>
      </w:rPr>
    </w:pPr>
    <w:r w:rsidRPr="00C659F4">
      <w:rPr>
        <w:rFonts w:hint="eastAsia"/>
        <w:sz w:val="21"/>
        <w:szCs w:val="21"/>
      </w:rPr>
      <w:t>様式-</w:t>
    </w:r>
    <w:r w:rsidR="00A4512D">
      <w:rPr>
        <w:rFonts w:hint="eastAsia"/>
        <w:sz w:val="21"/>
        <w:szCs w:val="21"/>
      </w:rPr>
      <w:t>6</w:t>
    </w:r>
    <w:sdt>
      <w:sdtPr>
        <w:rPr>
          <w:sz w:val="21"/>
          <w:szCs w:val="21"/>
        </w:rPr>
        <w:id w:val="307520400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1 材料費\02 薬品費（試薬）\01 起案(契約事務)\R8\①検査試薬\1 執行伺い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2"/>
    <w:viewMergedData/>
    <w:odso>
      <w:udl w:val="Provider=Microsoft.ACE.OLEDB.12.0;User ID=Admin;Data Source=\\10.96.3.194\youdo\01 材料費\02 薬品費（試薬）\01 起案(契約事務)\R8\①検査試薬\1 執行伺い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3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085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3B05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138B"/>
    <w:rsid w:val="00294FE3"/>
    <w:rsid w:val="00296CF7"/>
    <w:rsid w:val="00297577"/>
    <w:rsid w:val="002A205B"/>
    <w:rsid w:val="002A2757"/>
    <w:rsid w:val="002A288A"/>
    <w:rsid w:val="002A333E"/>
    <w:rsid w:val="002A3922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0A94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4FCE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71E"/>
    <w:rsid w:val="00421AA9"/>
    <w:rsid w:val="00422E84"/>
    <w:rsid w:val="0042641A"/>
    <w:rsid w:val="004264A5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0EC8"/>
    <w:rsid w:val="00612EA7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A7A74"/>
    <w:rsid w:val="006B02EE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47C19"/>
    <w:rsid w:val="00752497"/>
    <w:rsid w:val="00753938"/>
    <w:rsid w:val="00762E8D"/>
    <w:rsid w:val="00767FC7"/>
    <w:rsid w:val="0077180F"/>
    <w:rsid w:val="00771A9B"/>
    <w:rsid w:val="0077637C"/>
    <w:rsid w:val="00781F32"/>
    <w:rsid w:val="00783CAA"/>
    <w:rsid w:val="007851C6"/>
    <w:rsid w:val="00793DF5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23"/>
    <w:rsid w:val="00835FDC"/>
    <w:rsid w:val="008461EA"/>
    <w:rsid w:val="00847186"/>
    <w:rsid w:val="00856503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5985"/>
    <w:rsid w:val="009B6D4C"/>
    <w:rsid w:val="009B7772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512D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5A1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53A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67B2A"/>
    <w:rsid w:val="00C70F66"/>
    <w:rsid w:val="00C71748"/>
    <w:rsid w:val="00C71DD1"/>
    <w:rsid w:val="00C74778"/>
    <w:rsid w:val="00C76A05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6E45"/>
    <w:rsid w:val="00D17E21"/>
    <w:rsid w:val="00D20A7B"/>
    <w:rsid w:val="00D20E21"/>
    <w:rsid w:val="00D220E4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66FD9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0F53"/>
    <w:rsid w:val="00F072C3"/>
    <w:rsid w:val="00F127D9"/>
    <w:rsid w:val="00F1766B"/>
    <w:rsid w:val="00F201D0"/>
    <w:rsid w:val="00F24446"/>
    <w:rsid w:val="00F31256"/>
    <w:rsid w:val="00F3451A"/>
    <w:rsid w:val="00F366EB"/>
    <w:rsid w:val="00F40E54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2B34"/>
    <w:rsid w:val="00F83D76"/>
    <w:rsid w:val="00F955A5"/>
    <w:rsid w:val="00F959AA"/>
    <w:rsid w:val="00FA36C6"/>
    <w:rsid w:val="00FA5674"/>
    <w:rsid w:val="00FB430D"/>
    <w:rsid w:val="00FB4AEC"/>
    <w:rsid w:val="00FC3F56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724A"/>
    <w:rsid w:val="00FF1A16"/>
    <w:rsid w:val="00FF404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\\10.96.3.194\youdo\01%20&#26448;&#26009;&#36027;\02%20&#34220;&#21697;&#36027;&#65288;&#35430;&#34220;&#65289;\01%20&#36215;&#26696;(&#22865;&#32004;&#20107;&#21209;)\R8\&#9312;&#26908;&#26619;&#35430;&#34220;\1%20&#22519;&#34892;&#20282;&#12356;\&#20844;&#21578;&#12487;&#12540;&#12479;.xlsx" TargetMode="External"/><Relationship Id="rId2" Type="http://schemas.openxmlformats.org/officeDocument/2006/relationships/mailMergeSource" Target="file:///\\10.96.3.194\youdo\01%20&#26448;&#26009;&#36027;\02%20&#34220;&#21697;&#36027;&#65288;&#35430;&#34220;&#65289;\01%20&#36215;&#26696;(&#22865;&#32004;&#20107;&#21209;)\R8\&#9312;&#26908;&#26619;&#35430;&#34220;\1%20&#22519;&#34892;&#20282;&#12356;\&#20844;&#21578;&#12487;&#12540;&#12479;.xlsx" TargetMode="External"/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87</TotalTime>
  <Pages>1</Pages>
  <Words>256</Words>
  <Characters>186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三橋 知成</cp:lastModifiedBy>
  <cp:revision>59</cp:revision>
  <cp:lastPrinted>2026-03-02T06:45:00Z</cp:lastPrinted>
  <dcterms:created xsi:type="dcterms:W3CDTF">2020-01-22T03:01:00Z</dcterms:created>
  <dcterms:modified xsi:type="dcterms:W3CDTF">2026-03-02T06:45:00Z</dcterms:modified>
</cp:coreProperties>
</file>